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2552" w:rsidRDefault="002B2552" w:rsidP="002B2552">
      <w:pPr>
        <w:jc w:val="center"/>
      </w:pPr>
      <w:r>
        <w:rPr>
          <w:rFonts w:ascii="Arial" w:hAnsi="Arial" w:cs="Arial"/>
          <w:noProof/>
          <w:lang w:eastAsia="nl-NL"/>
        </w:rPr>
        <w:drawing>
          <wp:anchor distT="0" distB="0" distL="114300" distR="114300" simplePos="0" relativeHeight="251658240" behindDoc="0" locked="0" layoutInCell="1" allowOverlap="1" wp14:anchorId="3247A75A" wp14:editId="01EBF4CD">
            <wp:simplePos x="0" y="0"/>
            <wp:positionH relativeFrom="column">
              <wp:posOffset>4233545</wp:posOffset>
            </wp:positionH>
            <wp:positionV relativeFrom="paragraph">
              <wp:posOffset>-381000</wp:posOffset>
            </wp:positionV>
            <wp:extent cx="1590675" cy="1057910"/>
            <wp:effectExtent l="0" t="0" r="9525" b="8890"/>
            <wp:wrapSquare wrapText="bothSides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B2552" w:rsidRDefault="002B2552" w:rsidP="002B2552">
      <w:pPr>
        <w:jc w:val="center"/>
      </w:pPr>
    </w:p>
    <w:p w:rsidR="002B2552" w:rsidRDefault="002B2552" w:rsidP="002B2552">
      <w:pPr>
        <w:jc w:val="center"/>
      </w:pPr>
    </w:p>
    <w:p w:rsidR="002B2552" w:rsidRDefault="002B2552" w:rsidP="002B2552">
      <w:pPr>
        <w:rPr>
          <w:b/>
          <w:sz w:val="28"/>
          <w:szCs w:val="28"/>
        </w:rPr>
      </w:pPr>
      <w:r w:rsidRPr="002B2552">
        <w:rPr>
          <w:b/>
          <w:sz w:val="28"/>
          <w:szCs w:val="28"/>
        </w:rPr>
        <w:t>MODEL COMBINATIEVERKLARING</w:t>
      </w:r>
    </w:p>
    <w:p w:rsidR="00C743D8" w:rsidRDefault="002B2552" w:rsidP="00C743D8">
      <w:pPr>
        <w:rPr>
          <w:sz w:val="20"/>
          <w:szCs w:val="20"/>
        </w:rPr>
      </w:pPr>
      <w:r>
        <w:rPr>
          <w:sz w:val="20"/>
          <w:szCs w:val="20"/>
        </w:rPr>
        <w:t>Inzake de a</w:t>
      </w:r>
      <w:r w:rsidRPr="002B2552">
        <w:rPr>
          <w:sz w:val="20"/>
          <w:szCs w:val="20"/>
        </w:rPr>
        <w:t xml:space="preserve">anbesteding </w:t>
      </w:r>
      <w:r>
        <w:rPr>
          <w:sz w:val="20"/>
          <w:szCs w:val="20"/>
        </w:rPr>
        <w:t>conform de Europese openbare procedure</w:t>
      </w:r>
      <w:r w:rsidR="00F56721">
        <w:rPr>
          <w:sz w:val="20"/>
          <w:szCs w:val="20"/>
        </w:rPr>
        <w:t xml:space="preserve"> betreffende </w:t>
      </w:r>
      <w:r w:rsidR="00C743D8">
        <w:rPr>
          <w:sz w:val="20"/>
          <w:szCs w:val="20"/>
        </w:rPr>
        <w:t>de levering/dienst</w:t>
      </w:r>
    </w:p>
    <w:p w:rsidR="003F5EF1" w:rsidRDefault="00EB0B1B" w:rsidP="00C743D8">
      <w:pPr>
        <w:rPr>
          <w:b/>
        </w:rPr>
      </w:pPr>
      <w:r>
        <w:rPr>
          <w:b/>
        </w:rPr>
        <w:t>PUBLIEKE ELEK</w:t>
      </w:r>
      <w:r w:rsidR="00C743D8" w:rsidRPr="00C743D8">
        <w:rPr>
          <w:b/>
        </w:rPr>
        <w:t>TRAKASTEN TILBURG</w:t>
      </w:r>
      <w:r w:rsidR="00C743D8">
        <w:rPr>
          <w:b/>
        </w:rPr>
        <w:t xml:space="preserve"> </w:t>
      </w:r>
      <w:r w:rsidR="00F56721" w:rsidRPr="00F56721">
        <w:rPr>
          <w:b/>
        </w:rPr>
        <w:t xml:space="preserve">met projectnummer </w:t>
      </w:r>
      <w:r w:rsidR="00835C7A" w:rsidRPr="00835C7A">
        <w:rPr>
          <w:b/>
        </w:rPr>
        <w:t>93507133</w:t>
      </w:r>
      <w:bookmarkStart w:id="0" w:name="_GoBack"/>
      <w:bookmarkEnd w:id="0"/>
    </w:p>
    <w:p w:rsidR="00F56721" w:rsidRPr="003F5EF1" w:rsidRDefault="002B2552" w:rsidP="003F5EF1">
      <w:pPr>
        <w:spacing w:after="120" w:line="240" w:lineRule="auto"/>
        <w:rPr>
          <w:b/>
        </w:rPr>
      </w:pPr>
      <w:r w:rsidRPr="002B2552">
        <w:rPr>
          <w:sz w:val="20"/>
          <w:szCs w:val="20"/>
        </w:rPr>
        <w:t xml:space="preserve">Ondergetekenden, hierna te noemen: </w:t>
      </w:r>
      <w:r w:rsidR="00F56721">
        <w:rPr>
          <w:sz w:val="20"/>
          <w:szCs w:val="20"/>
        </w:rPr>
        <w:t>de 'Combinanten’, verklaren:</w:t>
      </w:r>
    </w:p>
    <w:p w:rsidR="00F56721" w:rsidRDefault="006F35E8" w:rsidP="00F56721">
      <w:pPr>
        <w:pStyle w:val="Lijstalinea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zich als </w:t>
      </w:r>
      <w:r w:rsidR="0013346E">
        <w:rPr>
          <w:sz w:val="20"/>
          <w:szCs w:val="20"/>
        </w:rPr>
        <w:t>C</w:t>
      </w:r>
      <w:r w:rsidR="002B2552" w:rsidRPr="00F56721">
        <w:rPr>
          <w:sz w:val="20"/>
          <w:szCs w:val="20"/>
        </w:rPr>
        <w:t xml:space="preserve">ombinatie </w:t>
      </w:r>
      <w:r w:rsidR="0013346E">
        <w:rPr>
          <w:sz w:val="20"/>
          <w:szCs w:val="20"/>
        </w:rPr>
        <w:t>………………………………………………………………………………………..…(NAAM COMBINATIE), verder genoemd De Combinatie,  t</w:t>
      </w:r>
      <w:r w:rsidR="002B2552" w:rsidRPr="00F56721">
        <w:rPr>
          <w:sz w:val="20"/>
          <w:szCs w:val="20"/>
        </w:rPr>
        <w:t>e wil</w:t>
      </w:r>
      <w:r w:rsidR="00F56721" w:rsidRPr="00F56721">
        <w:rPr>
          <w:sz w:val="20"/>
          <w:szCs w:val="20"/>
        </w:rPr>
        <w:t>len</w:t>
      </w:r>
      <w:r w:rsidR="00C743D8">
        <w:rPr>
          <w:sz w:val="20"/>
          <w:szCs w:val="20"/>
        </w:rPr>
        <w:t xml:space="preserve"> </w:t>
      </w:r>
      <w:r w:rsidR="00F56721" w:rsidRPr="00F56721">
        <w:rPr>
          <w:sz w:val="20"/>
          <w:szCs w:val="20"/>
        </w:rPr>
        <w:t>inschrijven;</w:t>
      </w:r>
    </w:p>
    <w:p w:rsidR="002B2552" w:rsidRDefault="002B2552" w:rsidP="00F56721">
      <w:pPr>
        <w:pStyle w:val="Lijstalinea"/>
        <w:numPr>
          <w:ilvl w:val="0"/>
          <w:numId w:val="1"/>
        </w:numPr>
        <w:rPr>
          <w:sz w:val="20"/>
          <w:szCs w:val="20"/>
        </w:rPr>
      </w:pPr>
      <w:r w:rsidRPr="00F56721">
        <w:rPr>
          <w:sz w:val="20"/>
          <w:szCs w:val="20"/>
        </w:rPr>
        <w:t>zich hoofdelijk verbonden in de zin van artikel 6 lid 2 van Boek 6 van het Burgerlijk Wetboek voor</w:t>
      </w:r>
      <w:r w:rsidRPr="00F56721">
        <w:rPr>
          <w:sz w:val="20"/>
          <w:szCs w:val="20"/>
        </w:rPr>
        <w:cr/>
        <w:t>de nakoming van alle verplichtingen die voortvloeien en nog zullen voortvloeien uit de te gunn</w:t>
      </w:r>
      <w:r w:rsidR="0013346E">
        <w:rPr>
          <w:sz w:val="20"/>
          <w:szCs w:val="20"/>
        </w:rPr>
        <w:t>en</w:t>
      </w:r>
      <w:r w:rsidR="0013346E">
        <w:rPr>
          <w:sz w:val="20"/>
          <w:szCs w:val="20"/>
        </w:rPr>
        <w:cr/>
        <w:t xml:space="preserve">tussen gemeente Tilburg en De </w:t>
      </w:r>
      <w:r w:rsidRPr="00F56721">
        <w:rPr>
          <w:sz w:val="20"/>
          <w:szCs w:val="20"/>
        </w:rPr>
        <w:t>Combinatie te sluiten overeenkomst.</w:t>
      </w:r>
    </w:p>
    <w:p w:rsidR="006F35E8" w:rsidRDefault="006F35E8" w:rsidP="006F35E8">
      <w:pPr>
        <w:rPr>
          <w:b/>
          <w:sz w:val="20"/>
          <w:szCs w:val="20"/>
        </w:rPr>
      </w:pPr>
      <w:r w:rsidRPr="006F35E8">
        <w:rPr>
          <w:b/>
          <w:sz w:val="20"/>
          <w:szCs w:val="20"/>
        </w:rPr>
        <w:t>COMBINANT 1</w:t>
      </w:r>
    </w:p>
    <w:p w:rsidR="006F35E8" w:rsidRDefault="006F35E8" w:rsidP="006F35E8">
      <w:pPr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………………………………………………………………………………………………………………………………………  NAAM ONDERNEMING</w:t>
      </w:r>
    </w:p>
    <w:p w:rsidR="006F35E8" w:rsidRDefault="006F35E8" w:rsidP="006F35E8">
      <w:pPr>
        <w:rPr>
          <w:sz w:val="20"/>
          <w:szCs w:val="20"/>
        </w:rPr>
      </w:pPr>
      <w:r>
        <w:rPr>
          <w:sz w:val="20"/>
          <w:szCs w:val="20"/>
        </w:rPr>
        <w:t xml:space="preserve">…………………………………………………………………………………………………  </w:t>
      </w:r>
      <w:r w:rsidRPr="006F35E8">
        <w:rPr>
          <w:sz w:val="20"/>
          <w:szCs w:val="20"/>
        </w:rPr>
        <w:t>ADRES EN PLAATS VAN STATUTAIRE VESTIGING</w:t>
      </w:r>
    </w:p>
    <w:p w:rsidR="006F35E8" w:rsidRDefault="006F35E8" w:rsidP="006F35E8">
      <w:pPr>
        <w:rPr>
          <w:sz w:val="20"/>
          <w:szCs w:val="20"/>
        </w:rPr>
      </w:pPr>
      <w:r>
        <w:rPr>
          <w:sz w:val="20"/>
          <w:szCs w:val="20"/>
        </w:rPr>
        <w:t>………………………</w:t>
      </w:r>
      <w:r w:rsidR="00372C0A">
        <w:rPr>
          <w:sz w:val="20"/>
          <w:szCs w:val="20"/>
        </w:rPr>
        <w:t xml:space="preserve">………………………………………………………………………..  </w:t>
      </w:r>
      <w:r w:rsidR="004E794B">
        <w:rPr>
          <w:sz w:val="20"/>
          <w:szCs w:val="20"/>
        </w:rPr>
        <w:t xml:space="preserve">NAAM </w:t>
      </w:r>
      <w:r w:rsidR="00372C0A">
        <w:rPr>
          <w:sz w:val="20"/>
          <w:szCs w:val="20"/>
        </w:rPr>
        <w:t xml:space="preserve">RECHTSGELDIGE </w:t>
      </w:r>
      <w:r w:rsidR="004E794B">
        <w:rPr>
          <w:sz w:val="20"/>
          <w:szCs w:val="20"/>
        </w:rPr>
        <w:t>VERTEGENWOORDIGER</w:t>
      </w:r>
    </w:p>
    <w:p w:rsidR="00372C0A" w:rsidRDefault="00372C0A" w:rsidP="006F35E8">
      <w:pPr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…………………………………………………………………………………………………………………..………………………..  PLAATS EN DATUM</w:t>
      </w:r>
    </w:p>
    <w:p w:rsidR="00372C0A" w:rsidRDefault="00DA7454" w:rsidP="006F35E8">
      <w:pPr>
        <w:rPr>
          <w:sz w:val="20"/>
          <w:szCs w:val="20"/>
        </w:rPr>
      </w:pPr>
      <w:r>
        <w:rPr>
          <w:sz w:val="20"/>
          <w:szCs w:val="20"/>
        </w:rPr>
        <w:t>Deze Combinant zal de volgende werkzaamheden uitvoeren: ……………………………………………………………………………</w:t>
      </w:r>
    </w:p>
    <w:p w:rsidR="00DA7454" w:rsidRDefault="00DA7454" w:rsidP="006F35E8">
      <w:pPr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…………………………………………………………………………………………………………………………………………………………………………….</w:t>
      </w:r>
    </w:p>
    <w:p w:rsidR="00DA7454" w:rsidRDefault="00DA7454" w:rsidP="006F35E8">
      <w:pPr>
        <w:rPr>
          <w:sz w:val="20"/>
          <w:szCs w:val="20"/>
        </w:rPr>
      </w:pPr>
    </w:p>
    <w:p w:rsidR="00372C0A" w:rsidRDefault="00372C0A" w:rsidP="006F35E8">
      <w:pPr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……………………………………………………………………………………………….. HANDTEKENING</w:t>
      </w:r>
    </w:p>
    <w:p w:rsidR="00372C0A" w:rsidRDefault="00372C0A" w:rsidP="006F35E8">
      <w:pPr>
        <w:rPr>
          <w:sz w:val="20"/>
          <w:szCs w:val="20"/>
        </w:rPr>
      </w:pPr>
    </w:p>
    <w:p w:rsidR="00372C0A" w:rsidRPr="00372C0A" w:rsidRDefault="00372C0A" w:rsidP="00372C0A">
      <w:pPr>
        <w:rPr>
          <w:b/>
          <w:sz w:val="20"/>
          <w:szCs w:val="20"/>
        </w:rPr>
      </w:pPr>
      <w:r>
        <w:rPr>
          <w:b/>
          <w:sz w:val="20"/>
          <w:szCs w:val="20"/>
        </w:rPr>
        <w:t>COMBINANT 2</w:t>
      </w:r>
    </w:p>
    <w:p w:rsidR="00372C0A" w:rsidRPr="00372C0A" w:rsidRDefault="00372C0A" w:rsidP="00372C0A">
      <w:pPr>
        <w:rPr>
          <w:sz w:val="20"/>
          <w:szCs w:val="20"/>
        </w:rPr>
      </w:pPr>
      <w:r w:rsidRPr="00372C0A">
        <w:rPr>
          <w:sz w:val="20"/>
          <w:szCs w:val="20"/>
        </w:rPr>
        <w:t>………………………………………………………………………………………………………………………………………  NAAM ONDERNEMING</w:t>
      </w:r>
    </w:p>
    <w:p w:rsidR="00372C0A" w:rsidRPr="00372C0A" w:rsidRDefault="00372C0A" w:rsidP="00372C0A">
      <w:pPr>
        <w:rPr>
          <w:sz w:val="20"/>
          <w:szCs w:val="20"/>
        </w:rPr>
      </w:pPr>
      <w:r w:rsidRPr="00372C0A">
        <w:rPr>
          <w:sz w:val="20"/>
          <w:szCs w:val="20"/>
        </w:rPr>
        <w:t>…………………………………………………………………………………………………  ADRES EN PLAATS VAN STATUTAIRE VESTIGING</w:t>
      </w:r>
    </w:p>
    <w:p w:rsidR="00372C0A" w:rsidRPr="00372C0A" w:rsidRDefault="00372C0A" w:rsidP="00372C0A">
      <w:pPr>
        <w:rPr>
          <w:sz w:val="20"/>
          <w:szCs w:val="20"/>
        </w:rPr>
      </w:pPr>
      <w:r w:rsidRPr="00372C0A">
        <w:rPr>
          <w:sz w:val="20"/>
          <w:szCs w:val="20"/>
        </w:rPr>
        <w:t>………………………………………………………………………………………………..  NAAM RECHTSGELDIGE VERTEGENWOORDIGER</w:t>
      </w:r>
    </w:p>
    <w:p w:rsidR="00DA7454" w:rsidRPr="00DA7454" w:rsidRDefault="00DA7454" w:rsidP="00DA7454">
      <w:pPr>
        <w:rPr>
          <w:sz w:val="20"/>
          <w:szCs w:val="20"/>
        </w:rPr>
      </w:pPr>
      <w:r w:rsidRPr="00DA7454">
        <w:rPr>
          <w:sz w:val="20"/>
          <w:szCs w:val="20"/>
        </w:rPr>
        <w:t>…………………………………………………………………………………………………………………..………………………..  PLAATS EN DATUM</w:t>
      </w:r>
    </w:p>
    <w:p w:rsidR="00DA7454" w:rsidRPr="00DA7454" w:rsidRDefault="00DA7454" w:rsidP="00DA7454">
      <w:pPr>
        <w:rPr>
          <w:sz w:val="20"/>
          <w:szCs w:val="20"/>
        </w:rPr>
      </w:pPr>
      <w:r w:rsidRPr="00DA7454">
        <w:rPr>
          <w:sz w:val="20"/>
          <w:szCs w:val="20"/>
        </w:rPr>
        <w:t>Deze Combinant zal de volgende werkzaamheden uitvoeren: ……………………………………………………………………………</w:t>
      </w:r>
    </w:p>
    <w:p w:rsidR="00DA7454" w:rsidRPr="00DA7454" w:rsidRDefault="00DA7454" w:rsidP="00DA7454">
      <w:pPr>
        <w:rPr>
          <w:sz w:val="20"/>
          <w:szCs w:val="20"/>
        </w:rPr>
      </w:pPr>
      <w:r w:rsidRPr="00DA7454"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…………………………………………………………………………………………………………………………………………………………………………….</w:t>
      </w:r>
    </w:p>
    <w:p w:rsidR="00DA7454" w:rsidRPr="00DA7454" w:rsidRDefault="00DA7454" w:rsidP="00DA7454">
      <w:pPr>
        <w:rPr>
          <w:sz w:val="20"/>
          <w:szCs w:val="20"/>
        </w:rPr>
      </w:pPr>
    </w:p>
    <w:p w:rsidR="00372C0A" w:rsidRDefault="00DA7454" w:rsidP="00DA7454">
      <w:pPr>
        <w:rPr>
          <w:sz w:val="20"/>
          <w:szCs w:val="20"/>
        </w:rPr>
      </w:pPr>
      <w:r w:rsidRPr="00DA7454">
        <w:rPr>
          <w:sz w:val="20"/>
          <w:szCs w:val="20"/>
        </w:rPr>
        <w:t>……………………………………………………………………………………………….. HANDTEKENING</w:t>
      </w:r>
    </w:p>
    <w:p w:rsidR="00372C0A" w:rsidRDefault="00372C0A" w:rsidP="00372C0A">
      <w:pPr>
        <w:rPr>
          <w:sz w:val="20"/>
          <w:szCs w:val="20"/>
        </w:rPr>
      </w:pPr>
    </w:p>
    <w:p w:rsidR="00372C0A" w:rsidRPr="00372C0A" w:rsidRDefault="00372C0A" w:rsidP="00372C0A">
      <w:pPr>
        <w:rPr>
          <w:b/>
          <w:sz w:val="20"/>
          <w:szCs w:val="20"/>
        </w:rPr>
      </w:pPr>
      <w:r>
        <w:rPr>
          <w:b/>
          <w:sz w:val="20"/>
          <w:szCs w:val="20"/>
        </w:rPr>
        <w:t>COMBINANT 3</w:t>
      </w:r>
    </w:p>
    <w:p w:rsidR="00372C0A" w:rsidRPr="00372C0A" w:rsidRDefault="00372C0A" w:rsidP="00372C0A">
      <w:pPr>
        <w:rPr>
          <w:sz w:val="20"/>
          <w:szCs w:val="20"/>
        </w:rPr>
      </w:pPr>
      <w:r w:rsidRPr="00372C0A">
        <w:rPr>
          <w:sz w:val="20"/>
          <w:szCs w:val="20"/>
        </w:rPr>
        <w:t>………………………………………………………………………………………………………………………………………  NAAM ONDERNEMING</w:t>
      </w:r>
    </w:p>
    <w:p w:rsidR="00372C0A" w:rsidRPr="00372C0A" w:rsidRDefault="00372C0A" w:rsidP="00372C0A">
      <w:pPr>
        <w:rPr>
          <w:sz w:val="20"/>
          <w:szCs w:val="20"/>
        </w:rPr>
      </w:pPr>
      <w:r w:rsidRPr="00372C0A">
        <w:rPr>
          <w:sz w:val="20"/>
          <w:szCs w:val="20"/>
        </w:rPr>
        <w:t>…………………………………………………………………………………………………  ADRES EN PLAATS VAN STATUTAIRE VESTIGING</w:t>
      </w:r>
    </w:p>
    <w:p w:rsidR="00372C0A" w:rsidRPr="00372C0A" w:rsidRDefault="00372C0A" w:rsidP="00372C0A">
      <w:pPr>
        <w:rPr>
          <w:sz w:val="20"/>
          <w:szCs w:val="20"/>
        </w:rPr>
      </w:pPr>
      <w:r w:rsidRPr="00372C0A">
        <w:rPr>
          <w:sz w:val="20"/>
          <w:szCs w:val="20"/>
        </w:rPr>
        <w:t>………………………………………………………………………………………………..  NAAM RECHTSGELDIGE VERTEGENWOORDIGER</w:t>
      </w:r>
    </w:p>
    <w:p w:rsidR="003F5EF1" w:rsidRPr="003F5EF1" w:rsidRDefault="003F5EF1" w:rsidP="003F5EF1">
      <w:pPr>
        <w:rPr>
          <w:sz w:val="20"/>
          <w:szCs w:val="20"/>
        </w:rPr>
      </w:pPr>
      <w:r w:rsidRPr="003F5EF1">
        <w:rPr>
          <w:sz w:val="20"/>
          <w:szCs w:val="20"/>
        </w:rPr>
        <w:t>…………………………………………………………………………………………………………………..………………………..  PLAATS EN DATUM</w:t>
      </w:r>
    </w:p>
    <w:p w:rsidR="003F5EF1" w:rsidRPr="003F5EF1" w:rsidRDefault="003F5EF1" w:rsidP="003F5EF1">
      <w:pPr>
        <w:rPr>
          <w:sz w:val="20"/>
          <w:szCs w:val="20"/>
        </w:rPr>
      </w:pPr>
      <w:r w:rsidRPr="003F5EF1">
        <w:rPr>
          <w:sz w:val="20"/>
          <w:szCs w:val="20"/>
        </w:rPr>
        <w:t>Deze Combinant zal de volgende werkzaamheden uitvoeren: ……………………………………………………………………………</w:t>
      </w:r>
    </w:p>
    <w:p w:rsidR="003F5EF1" w:rsidRPr="003F5EF1" w:rsidRDefault="003F5EF1" w:rsidP="003F5EF1">
      <w:pPr>
        <w:rPr>
          <w:sz w:val="20"/>
          <w:szCs w:val="20"/>
        </w:rPr>
      </w:pPr>
      <w:r w:rsidRPr="003F5EF1"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…………………………………………………………………………………………………………………………………………………………………………….</w:t>
      </w:r>
    </w:p>
    <w:p w:rsidR="003F5EF1" w:rsidRPr="003F5EF1" w:rsidRDefault="003F5EF1" w:rsidP="003F5EF1">
      <w:pPr>
        <w:rPr>
          <w:sz w:val="20"/>
          <w:szCs w:val="20"/>
        </w:rPr>
      </w:pPr>
    </w:p>
    <w:p w:rsidR="00E942B0" w:rsidRDefault="003F5EF1" w:rsidP="003F5EF1">
      <w:pPr>
        <w:rPr>
          <w:sz w:val="20"/>
          <w:szCs w:val="20"/>
        </w:rPr>
      </w:pPr>
      <w:r w:rsidRPr="003F5EF1">
        <w:rPr>
          <w:sz w:val="20"/>
          <w:szCs w:val="20"/>
        </w:rPr>
        <w:t>……………………………………………………………………………………………….. HANDTEKENING</w:t>
      </w:r>
    </w:p>
    <w:p w:rsidR="0013346E" w:rsidRDefault="00E942B0" w:rsidP="00372C0A">
      <w:pPr>
        <w:rPr>
          <w:sz w:val="20"/>
          <w:szCs w:val="20"/>
        </w:rPr>
      </w:pPr>
      <w:r w:rsidRPr="00E942B0">
        <w:rPr>
          <w:sz w:val="20"/>
          <w:szCs w:val="20"/>
        </w:rPr>
        <w:t>A</w:t>
      </w:r>
      <w:r w:rsidR="0013346E">
        <w:rPr>
          <w:sz w:val="20"/>
          <w:szCs w:val="20"/>
        </w:rPr>
        <w:t>ls gevolmachtigde van De C</w:t>
      </w:r>
      <w:r w:rsidRPr="00E942B0">
        <w:rPr>
          <w:sz w:val="20"/>
          <w:szCs w:val="20"/>
        </w:rPr>
        <w:t xml:space="preserve">ombinatie zal optreden (aanvinken wat van toepassing is): </w:t>
      </w:r>
    </w:p>
    <w:p w:rsidR="0013346E" w:rsidRDefault="0013346E" w:rsidP="0013346E">
      <w:pPr>
        <w:rPr>
          <w:sz w:val="20"/>
          <w:szCs w:val="20"/>
        </w:rPr>
      </w:pPr>
      <w:r>
        <w:rPr>
          <w:sz w:val="20"/>
          <w:szCs w:val="20"/>
        </w:rPr>
        <w:t>O</w:t>
      </w:r>
      <w:r>
        <w:rPr>
          <w:sz w:val="20"/>
          <w:szCs w:val="20"/>
        </w:rPr>
        <w:tab/>
      </w:r>
      <w:r w:rsidR="00E942B0" w:rsidRPr="0013346E">
        <w:rPr>
          <w:sz w:val="20"/>
          <w:szCs w:val="20"/>
        </w:rPr>
        <w:t>Combinant 1</w:t>
      </w:r>
      <w:r w:rsidRPr="0013346E">
        <w:rPr>
          <w:sz w:val="20"/>
          <w:szCs w:val="20"/>
        </w:rPr>
        <w:t xml:space="preserve"> </w:t>
      </w:r>
    </w:p>
    <w:p w:rsidR="0013346E" w:rsidRDefault="0013346E" w:rsidP="0013346E">
      <w:pPr>
        <w:rPr>
          <w:sz w:val="20"/>
          <w:szCs w:val="20"/>
        </w:rPr>
      </w:pPr>
      <w:r>
        <w:rPr>
          <w:sz w:val="20"/>
          <w:szCs w:val="20"/>
        </w:rPr>
        <w:t>O</w:t>
      </w:r>
      <w:r>
        <w:rPr>
          <w:sz w:val="20"/>
          <w:szCs w:val="20"/>
        </w:rPr>
        <w:tab/>
      </w:r>
      <w:r w:rsidR="00E942B0" w:rsidRPr="0013346E">
        <w:rPr>
          <w:sz w:val="20"/>
          <w:szCs w:val="20"/>
        </w:rPr>
        <w:t xml:space="preserve">Combinant </w:t>
      </w:r>
      <w:r w:rsidRPr="0013346E">
        <w:rPr>
          <w:sz w:val="20"/>
          <w:szCs w:val="20"/>
        </w:rPr>
        <w:t xml:space="preserve">2 </w:t>
      </w:r>
    </w:p>
    <w:p w:rsidR="0013346E" w:rsidRDefault="0013346E" w:rsidP="0013346E">
      <w:pPr>
        <w:rPr>
          <w:sz w:val="20"/>
          <w:szCs w:val="20"/>
        </w:rPr>
      </w:pPr>
      <w:r>
        <w:rPr>
          <w:sz w:val="20"/>
          <w:szCs w:val="20"/>
        </w:rPr>
        <w:t>O</w:t>
      </w:r>
      <w:r>
        <w:rPr>
          <w:sz w:val="20"/>
          <w:szCs w:val="20"/>
        </w:rPr>
        <w:tab/>
      </w:r>
      <w:r w:rsidRPr="0013346E">
        <w:rPr>
          <w:sz w:val="20"/>
          <w:szCs w:val="20"/>
        </w:rPr>
        <w:t>Combinant 3</w:t>
      </w:r>
    </w:p>
    <w:p w:rsidR="004812C9" w:rsidRPr="004812C9" w:rsidRDefault="004812C9" w:rsidP="004812C9">
      <w:pPr>
        <w:rPr>
          <w:sz w:val="20"/>
          <w:szCs w:val="20"/>
        </w:rPr>
      </w:pPr>
      <w:r w:rsidRPr="004812C9">
        <w:rPr>
          <w:sz w:val="20"/>
          <w:szCs w:val="20"/>
        </w:rPr>
        <w:t xml:space="preserve">Als </w:t>
      </w:r>
      <w:r>
        <w:rPr>
          <w:sz w:val="20"/>
          <w:szCs w:val="20"/>
        </w:rPr>
        <w:t xml:space="preserve">penvoerder </w:t>
      </w:r>
      <w:r w:rsidRPr="004812C9">
        <w:rPr>
          <w:sz w:val="20"/>
          <w:szCs w:val="20"/>
        </w:rPr>
        <w:t xml:space="preserve">van De Combinatie zal optreden (aanvinken wat van toepassing is): </w:t>
      </w:r>
    </w:p>
    <w:p w:rsidR="004812C9" w:rsidRPr="004812C9" w:rsidRDefault="004812C9" w:rsidP="004812C9">
      <w:pPr>
        <w:rPr>
          <w:sz w:val="20"/>
          <w:szCs w:val="20"/>
        </w:rPr>
      </w:pPr>
      <w:r w:rsidRPr="004812C9">
        <w:rPr>
          <w:sz w:val="20"/>
          <w:szCs w:val="20"/>
        </w:rPr>
        <w:t>O</w:t>
      </w:r>
      <w:r w:rsidRPr="004812C9">
        <w:rPr>
          <w:sz w:val="20"/>
          <w:szCs w:val="20"/>
        </w:rPr>
        <w:tab/>
        <w:t xml:space="preserve">Combinant 1 </w:t>
      </w:r>
    </w:p>
    <w:p w:rsidR="004812C9" w:rsidRPr="004812C9" w:rsidRDefault="004812C9" w:rsidP="004812C9">
      <w:pPr>
        <w:rPr>
          <w:sz w:val="20"/>
          <w:szCs w:val="20"/>
        </w:rPr>
      </w:pPr>
      <w:r w:rsidRPr="004812C9">
        <w:rPr>
          <w:sz w:val="20"/>
          <w:szCs w:val="20"/>
        </w:rPr>
        <w:t>O</w:t>
      </w:r>
      <w:r w:rsidRPr="004812C9">
        <w:rPr>
          <w:sz w:val="20"/>
          <w:szCs w:val="20"/>
        </w:rPr>
        <w:tab/>
        <w:t xml:space="preserve">Combinant 2 </w:t>
      </w:r>
    </w:p>
    <w:p w:rsidR="004812C9" w:rsidRDefault="004812C9" w:rsidP="004812C9">
      <w:pPr>
        <w:rPr>
          <w:sz w:val="20"/>
          <w:szCs w:val="20"/>
        </w:rPr>
      </w:pPr>
      <w:r w:rsidRPr="004812C9">
        <w:rPr>
          <w:sz w:val="20"/>
          <w:szCs w:val="20"/>
        </w:rPr>
        <w:t>O</w:t>
      </w:r>
      <w:r w:rsidRPr="004812C9">
        <w:rPr>
          <w:sz w:val="20"/>
          <w:szCs w:val="20"/>
        </w:rPr>
        <w:tab/>
        <w:t>Combinant 3</w:t>
      </w:r>
    </w:p>
    <w:p w:rsidR="0013346E" w:rsidRDefault="0013346E" w:rsidP="00372C0A">
      <w:pPr>
        <w:rPr>
          <w:sz w:val="20"/>
          <w:szCs w:val="20"/>
        </w:rPr>
      </w:pPr>
    </w:p>
    <w:p w:rsidR="006F35E8" w:rsidRPr="006F35E8" w:rsidRDefault="006F35E8" w:rsidP="006F35E8">
      <w:pPr>
        <w:rPr>
          <w:sz w:val="20"/>
          <w:szCs w:val="20"/>
        </w:rPr>
      </w:pPr>
    </w:p>
    <w:p w:rsidR="00BE056E" w:rsidRDefault="00835C7A" w:rsidP="002B2552">
      <w:pPr>
        <w:jc w:val="center"/>
      </w:pPr>
    </w:p>
    <w:p w:rsidR="00E942B0" w:rsidRDefault="00E942B0" w:rsidP="002B2552">
      <w:pPr>
        <w:jc w:val="center"/>
      </w:pPr>
    </w:p>
    <w:sectPr w:rsidR="00E942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CC6068"/>
    <w:multiLevelType w:val="hybridMultilevel"/>
    <w:tmpl w:val="7E1A3776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89443B"/>
    <w:multiLevelType w:val="hybridMultilevel"/>
    <w:tmpl w:val="974E327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552"/>
    <w:rsid w:val="0013346E"/>
    <w:rsid w:val="002B2552"/>
    <w:rsid w:val="00372C0A"/>
    <w:rsid w:val="003F5EF1"/>
    <w:rsid w:val="004812C9"/>
    <w:rsid w:val="004E794B"/>
    <w:rsid w:val="005C79D2"/>
    <w:rsid w:val="00696706"/>
    <w:rsid w:val="006F35E8"/>
    <w:rsid w:val="00835C7A"/>
    <w:rsid w:val="00C743D8"/>
    <w:rsid w:val="00DA7454"/>
    <w:rsid w:val="00E57759"/>
    <w:rsid w:val="00E942B0"/>
    <w:rsid w:val="00EB0B1B"/>
    <w:rsid w:val="00F56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2B25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B2552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F5672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2B25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B2552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F567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95817640</Template>
  <TotalTime>58</TotalTime>
  <Pages>2</Pages>
  <Words>377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Tilburg</Company>
  <LinksUpToDate>false</LinksUpToDate>
  <CharactersWithSpaces>2452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Geerts, Henk</dc:creator>
  <cp:lastModifiedBy>Remmerswaal, Peter</cp:lastModifiedBy>
  <cp:revision>7</cp:revision>
  <dcterms:created xsi:type="dcterms:W3CDTF">2019-12-09T08:27:00Z</dcterms:created>
  <dcterms:modified xsi:type="dcterms:W3CDTF">2020-06-19T09:19:00Z</dcterms:modified>
</cp:coreProperties>
</file>